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B6633E" w14:textId="77777777" w:rsidR="00DB2CAA" w:rsidRDefault="00DB2CAA" w:rsidP="00DB2CA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Henry BOSNOO (? </w:t>
      </w:r>
      <w:proofErr w:type="gramStart"/>
      <w:r>
        <w:rPr>
          <w:rFonts w:ascii="Times New Roman" w:eastAsia="Calibri" w:hAnsi="Times New Roman" w:cs="Times New Roman"/>
          <w:sz w:val="24"/>
          <w:szCs w:val="24"/>
          <w:u w:val="single"/>
        </w:rPr>
        <w:t>BOSTIE)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(fl.1483)</w:t>
      </w:r>
    </w:p>
    <w:p w14:paraId="7009E184" w14:textId="77777777" w:rsidR="00DB2CAA" w:rsidRDefault="00DB2CAA" w:rsidP="00DB2CA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Great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Craweley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Husbandman.</w:t>
      </w:r>
    </w:p>
    <w:p w14:paraId="461D744C" w14:textId="77777777" w:rsidR="00DB2CAA" w:rsidRDefault="00DB2CAA" w:rsidP="00DB2CA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30369D6" w14:textId="77777777" w:rsidR="00DB2CAA" w:rsidRDefault="00DB2CAA" w:rsidP="00DB2CA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5003BF6" w14:textId="77777777" w:rsidR="00DB2CAA" w:rsidRDefault="00DB2CAA" w:rsidP="00DB2CA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Gilbert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Ippeswell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trespass and taking against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him</w:t>
      </w:r>
      <w:proofErr w:type="gramEnd"/>
    </w:p>
    <w:p w14:paraId="55094B12" w14:textId="77777777" w:rsidR="00DB2CAA" w:rsidRPr="00194869" w:rsidRDefault="00DB2CAA" w:rsidP="00DB2CA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Thomas Osmond of Great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Craweley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6091D14C" w14:textId="77777777" w:rsidR="00DB2CAA" w:rsidRDefault="00DB2CAA" w:rsidP="00DB2CA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5172FB1" w14:textId="77777777" w:rsidR="00DB2CAA" w:rsidRDefault="00DB2CAA" w:rsidP="00DB2CA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58D8665" w14:textId="77777777" w:rsidR="00DB2CAA" w:rsidRDefault="00DB2CAA" w:rsidP="00DB2CA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169BC83" w14:textId="77777777" w:rsidR="00DB2CAA" w:rsidRDefault="00DB2CAA" w:rsidP="00DB2CA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 March 2021</w:t>
      </w:r>
    </w:p>
    <w:p w14:paraId="1348522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93954D" w14:textId="77777777" w:rsidR="00DB2CAA" w:rsidRDefault="00DB2CAA" w:rsidP="009139A6">
      <w:r>
        <w:separator/>
      </w:r>
    </w:p>
  </w:endnote>
  <w:endnote w:type="continuationSeparator" w:id="0">
    <w:p w14:paraId="62E556DA" w14:textId="77777777" w:rsidR="00DB2CAA" w:rsidRDefault="00DB2C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40E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89F3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AB0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53F58" w14:textId="77777777" w:rsidR="00DB2CAA" w:rsidRDefault="00DB2CAA" w:rsidP="009139A6">
      <w:r>
        <w:separator/>
      </w:r>
    </w:p>
  </w:footnote>
  <w:footnote w:type="continuationSeparator" w:id="0">
    <w:p w14:paraId="33F5BD67" w14:textId="77777777" w:rsidR="00DB2CAA" w:rsidRDefault="00DB2C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13D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93FA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B42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CA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B2CA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749DA"/>
  <w15:chartTrackingRefBased/>
  <w15:docId w15:val="{5BC90B96-9A2E-414D-A6CE-C31615948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B2C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2021-04-14T09:46:00Z</dcterms:created>
  <dcterms:modified xsi:type="dcterms:W3CDTF">2021-04-14T09:46:00Z</dcterms:modified>
</cp:coreProperties>
</file>